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911D3" w14:textId="77777777" w:rsidR="00370E86" w:rsidRDefault="00370E86" w:rsidP="00370E86">
      <w:pPr>
        <w:pStyle w:val="NoSpacing"/>
      </w:pPr>
      <w:r>
        <w:rPr>
          <w:u w:val="single"/>
        </w:rPr>
        <w:t>Roger BONDE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fl.1481)</w:t>
      </w:r>
    </w:p>
    <w:p w14:paraId="20FD9D67" w14:textId="77777777" w:rsidR="00370E86" w:rsidRDefault="00370E86" w:rsidP="00370E86">
      <w:pPr>
        <w:pStyle w:val="NoSpacing"/>
      </w:pPr>
    </w:p>
    <w:p w14:paraId="3C8C326A" w14:textId="77777777" w:rsidR="00370E86" w:rsidRDefault="00370E86" w:rsidP="00370E86">
      <w:pPr>
        <w:pStyle w:val="NoSpacing"/>
      </w:pPr>
    </w:p>
    <w:p w14:paraId="6976D69C" w14:textId="77777777" w:rsidR="00370E86" w:rsidRDefault="00370E86" w:rsidP="00370E86">
      <w:pPr>
        <w:pStyle w:val="NoSpacing"/>
      </w:pPr>
      <w:r>
        <w:t>20 May1481</w:t>
      </w:r>
      <w:r>
        <w:tab/>
        <w:t xml:space="preserve">He was a witness of the Will of Thomas Hamond of </w:t>
      </w:r>
      <w:proofErr w:type="spellStart"/>
      <w:r>
        <w:t>Westmill</w:t>
      </w:r>
      <w:proofErr w:type="spellEnd"/>
      <w:r>
        <w:t>,</w:t>
      </w:r>
    </w:p>
    <w:p w14:paraId="0F14112A" w14:textId="77777777" w:rsidR="00370E86" w:rsidRDefault="00370E86" w:rsidP="00370E86">
      <w:pPr>
        <w:pStyle w:val="NoSpacing"/>
        <w:rPr>
          <w:color w:val="000000"/>
          <w:shd w:val="clear" w:color="auto" w:fill="FFFFFF"/>
        </w:rPr>
      </w:pPr>
      <w:r>
        <w:tab/>
      </w:r>
      <w:r>
        <w:tab/>
        <w:t xml:space="preserve">Hertfordshire(q.v.).   </w:t>
      </w:r>
      <w:r>
        <w:rPr>
          <w:color w:val="000000"/>
          <w:shd w:val="clear" w:color="auto" w:fill="FFFFFF"/>
        </w:rPr>
        <w:t>(</w:t>
      </w:r>
      <w:proofErr w:type="spellStart"/>
      <w:r>
        <w:rPr>
          <w:color w:val="000000"/>
          <w:shd w:val="clear" w:color="auto" w:fill="FFFFFF"/>
        </w:rPr>
        <w:t>Logge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hd w:val="clear" w:color="auto" w:fill="FFFFFF"/>
        </w:rPr>
        <w:t>vol.I</w:t>
      </w:r>
      <w:proofErr w:type="spellEnd"/>
      <w:proofErr w:type="gramEnd"/>
      <w:r>
        <w:rPr>
          <w:color w:val="000000"/>
          <w:shd w:val="clear" w:color="auto" w:fill="FFFFFF"/>
        </w:rPr>
        <w:t xml:space="preserve"> pp.82-5)</w:t>
      </w:r>
    </w:p>
    <w:p w14:paraId="0FE340B7" w14:textId="77777777" w:rsidR="00370E86" w:rsidRDefault="00370E86" w:rsidP="00370E86">
      <w:pPr>
        <w:pStyle w:val="NoSpacing"/>
      </w:pPr>
    </w:p>
    <w:p w14:paraId="1C3678C3" w14:textId="77777777" w:rsidR="00370E86" w:rsidRDefault="00370E86" w:rsidP="00370E86">
      <w:pPr>
        <w:pStyle w:val="NoSpacing"/>
      </w:pPr>
    </w:p>
    <w:p w14:paraId="70C380DE" w14:textId="77777777" w:rsidR="00370E86" w:rsidRDefault="00370E86" w:rsidP="00370E86">
      <w:pPr>
        <w:pStyle w:val="NoSpacing"/>
      </w:pPr>
      <w:r>
        <w:t>22 January 2018</w:t>
      </w:r>
    </w:p>
    <w:p w14:paraId="57895764" w14:textId="1618CB48" w:rsidR="006B2F86" w:rsidRPr="00370E86" w:rsidRDefault="00370E86" w:rsidP="00E71FC3">
      <w:pPr>
        <w:pStyle w:val="NoSpacing"/>
      </w:pPr>
      <w:bookmarkStart w:id="0" w:name="_GoBack"/>
      <w:bookmarkEnd w:id="0"/>
    </w:p>
    <w:sectPr w:rsidR="006B2F86" w:rsidRPr="00370E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142E5" w14:textId="77777777" w:rsidR="00370E86" w:rsidRDefault="00370E86" w:rsidP="00E71FC3">
      <w:pPr>
        <w:spacing w:after="0" w:line="240" w:lineRule="auto"/>
      </w:pPr>
      <w:r>
        <w:separator/>
      </w:r>
    </w:p>
  </w:endnote>
  <w:endnote w:type="continuationSeparator" w:id="0">
    <w:p w14:paraId="38093FAB" w14:textId="77777777" w:rsidR="00370E86" w:rsidRDefault="00370E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3C4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C1E7F" w14:textId="77777777" w:rsidR="00370E86" w:rsidRDefault="00370E86" w:rsidP="00E71FC3">
      <w:pPr>
        <w:spacing w:after="0" w:line="240" w:lineRule="auto"/>
      </w:pPr>
      <w:r>
        <w:separator/>
      </w:r>
    </w:p>
  </w:footnote>
  <w:footnote w:type="continuationSeparator" w:id="0">
    <w:p w14:paraId="6F74B287" w14:textId="77777777" w:rsidR="00370E86" w:rsidRDefault="00370E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86"/>
    <w:rsid w:val="001A7C09"/>
    <w:rsid w:val="00370E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068F4"/>
  <w15:chartTrackingRefBased/>
  <w15:docId w15:val="{B63CD6D1-F6FD-4488-B20D-06EC4C78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2018-01-22T14:41:00Z</dcterms:created>
  <dcterms:modified xsi:type="dcterms:W3CDTF">2018-01-22T14:42:00Z</dcterms:modified>
</cp:coreProperties>
</file>